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75CBC711" w:rsidR="0026113B" w:rsidRPr="00F26555" w:rsidRDefault="007B13B7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Tops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7FB82162" w:rsidR="00384A08" w:rsidRPr="00DB0013" w:rsidRDefault="00A824A5" w:rsidP="00F50327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Beginner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3BC53D20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7B0827A7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7B13B7">
              <w:rPr>
                <w:rFonts w:ascii="Arial" w:hAnsi="Arial"/>
              </w:rPr>
              <w:t>design and build simple tops that vary in length and weight. The goal is to create a</w:t>
            </w:r>
            <w:r w:rsidR="0092299B">
              <w:rPr>
                <w:rFonts w:ascii="Arial" w:hAnsi="Arial"/>
              </w:rPr>
              <w:t xml:space="preserve"> top that can spin the longest or </w:t>
            </w:r>
            <w:r w:rsidR="007B13B7">
              <w:rPr>
                <w:rFonts w:ascii="Arial" w:hAnsi="Arial"/>
              </w:rPr>
              <w:t>travel the farthest distance</w:t>
            </w:r>
            <w:r w:rsidR="0092299B">
              <w:rPr>
                <w:rFonts w:ascii="Arial" w:hAnsi="Arial"/>
              </w:rPr>
              <w:t>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02CB6BD2" w14:textId="14911305" w:rsidR="009100D9" w:rsidRPr="00F50327" w:rsidRDefault="007B13B7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>Skewer length, number and placement of wheels, bending the skewer tip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6FEC6984" w14:textId="6CE0C815" w:rsidR="007B13B7" w:rsidRPr="007B13B7" w:rsidRDefault="007B13B7" w:rsidP="007B13B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Mass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 how big and heavy an object is.</w:t>
            </w:r>
          </w:p>
          <w:p w14:paraId="69686285" w14:textId="51A9F89F" w:rsidR="00086617" w:rsidRPr="007B13B7" w:rsidRDefault="007B13B7" w:rsidP="007B13B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Momentum</w:t>
            </w:r>
            <w:r w:rsidR="00A00F7B">
              <w:rPr>
                <w:rFonts w:ascii="Arial" w:hAnsi="Arial" w:cs="Arial"/>
                <w:color w:val="000000" w:themeColor="text1"/>
                <w:szCs w:val="28"/>
              </w:rPr>
              <w:t xml:space="preserve"> is a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force that keeps an object moving in the direction it’s already going in.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30B1FE99" w14:textId="7DD89F04" w:rsidR="00A00F7B" w:rsidRPr="00B36C48" w:rsidRDefault="007B13B7" w:rsidP="00F46B08">
            <w:pPr>
              <w:pStyle w:val="ListParagraph"/>
              <w:numPr>
                <w:ilvl w:val="0"/>
                <w:numId w:val="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36C48">
              <w:rPr>
                <w:rFonts w:ascii="Arial" w:hAnsi="Arial" w:cs="Arial"/>
                <w:noProof/>
                <w:color w:val="000000" w:themeColor="text1"/>
              </w:rPr>
              <w:t>skewer</w:t>
            </w:r>
          </w:p>
          <w:p w14:paraId="0E4598E0" w14:textId="09BF4811" w:rsidR="007B13B7" w:rsidRPr="00B36C48" w:rsidRDefault="007B13B7" w:rsidP="00F46B08">
            <w:pPr>
              <w:pStyle w:val="ListParagraph"/>
              <w:numPr>
                <w:ilvl w:val="0"/>
                <w:numId w:val="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36C48">
              <w:rPr>
                <w:rFonts w:ascii="Arial" w:hAnsi="Arial" w:cs="Arial"/>
                <w:noProof/>
                <w:color w:val="000000" w:themeColor="text1"/>
              </w:rPr>
              <w:t>plastic wheel</w:t>
            </w:r>
          </w:p>
          <w:p w14:paraId="0A3C6D93" w14:textId="4B44591F" w:rsidR="007B13B7" w:rsidRPr="00B36C48" w:rsidRDefault="007B13B7" w:rsidP="00F46B08">
            <w:pPr>
              <w:pStyle w:val="ListParagraph"/>
              <w:numPr>
                <w:ilvl w:val="0"/>
                <w:numId w:val="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36C48">
              <w:rPr>
                <w:rFonts w:ascii="Arial" w:hAnsi="Arial" w:cs="Arial"/>
                <w:noProof/>
                <w:color w:val="000000" w:themeColor="text1"/>
              </w:rPr>
              <w:t>wood wheel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4ACB7846" w14:textId="7AD200CC" w:rsidR="007B13B7" w:rsidRPr="00B36C48" w:rsidRDefault="007B13B7" w:rsidP="00F744C3">
            <w:pPr>
              <w:rPr>
                <w:rFonts w:ascii="Arial" w:hAnsi="Arial" w:cs="Lucida Grande"/>
                <w:szCs w:val="28"/>
              </w:rPr>
            </w:pPr>
            <w:r w:rsidRPr="00B36C48">
              <w:rPr>
                <w:rFonts w:ascii="Arial" w:hAnsi="Arial" w:cs="Lucida Grande"/>
                <w:szCs w:val="28"/>
              </w:rPr>
              <w:t>Build a top arena</w:t>
            </w:r>
          </w:p>
          <w:p w14:paraId="7EDA1CF0" w14:textId="77777777" w:rsidR="007E6138" w:rsidRPr="00B36C48" w:rsidRDefault="007B13B7" w:rsidP="00F46B08">
            <w:pPr>
              <w:pStyle w:val="ListParagraph"/>
              <w:numPr>
                <w:ilvl w:val="0"/>
                <w:numId w:val="4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 w:rsidRPr="00B36C48">
              <w:rPr>
                <w:rFonts w:ascii="Arial" w:hAnsi="Arial" w:cs="Lucida Grande"/>
                <w:szCs w:val="28"/>
              </w:rPr>
              <w:t>craft</w:t>
            </w:r>
            <w:proofErr w:type="gramEnd"/>
            <w:r w:rsidRPr="00B36C48">
              <w:rPr>
                <w:rFonts w:ascii="Arial" w:hAnsi="Arial" w:cs="Lucida Grande"/>
                <w:szCs w:val="28"/>
              </w:rPr>
              <w:t xml:space="preserve"> stick</w:t>
            </w:r>
          </w:p>
          <w:p w14:paraId="410ECC98" w14:textId="77777777" w:rsidR="007B13B7" w:rsidRPr="00B36C48" w:rsidRDefault="007B13B7" w:rsidP="00F46B08">
            <w:pPr>
              <w:pStyle w:val="ListParagraph"/>
              <w:numPr>
                <w:ilvl w:val="0"/>
                <w:numId w:val="4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 w:rsidRPr="00B36C48">
              <w:rPr>
                <w:rFonts w:ascii="Arial" w:hAnsi="Arial" w:cs="Lucida Grande"/>
                <w:szCs w:val="28"/>
              </w:rPr>
              <w:t>craft</w:t>
            </w:r>
            <w:proofErr w:type="gramEnd"/>
            <w:r w:rsidRPr="00B36C48">
              <w:rPr>
                <w:rFonts w:ascii="Arial" w:hAnsi="Arial" w:cs="Lucida Grande"/>
                <w:szCs w:val="28"/>
              </w:rPr>
              <w:t xml:space="preserve"> cube</w:t>
            </w:r>
          </w:p>
          <w:p w14:paraId="57927874" w14:textId="76CA527D" w:rsidR="007B13B7" w:rsidRPr="00B36C48" w:rsidRDefault="007B13B7" w:rsidP="00F46B08">
            <w:pPr>
              <w:pStyle w:val="ListParagraph"/>
              <w:numPr>
                <w:ilvl w:val="0"/>
                <w:numId w:val="4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 w:rsidRPr="00B36C48">
              <w:rPr>
                <w:rFonts w:ascii="Arial" w:hAnsi="Arial" w:cs="Lucida Grande"/>
                <w:szCs w:val="28"/>
              </w:rPr>
              <w:t>glue</w:t>
            </w:r>
            <w:proofErr w:type="gramEnd"/>
            <w:r w:rsidRPr="00B36C48">
              <w:rPr>
                <w:rFonts w:ascii="Arial" w:hAnsi="Arial" w:cs="Lucida Grande"/>
                <w:szCs w:val="28"/>
              </w:rPr>
              <w:t xml:space="preserve"> gun</w:t>
            </w:r>
          </w:p>
        </w:tc>
      </w:tr>
    </w:tbl>
    <w:tbl>
      <w:tblPr>
        <w:tblStyle w:val="TableGrid"/>
        <w:tblpPr w:leftFromText="180" w:rightFromText="180" w:vertAnchor="text" w:horzAnchor="page" w:tblpX="749" w:tblpY="130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86617" w:rsidRPr="008842EA" w14:paraId="015BA247" w14:textId="77777777" w:rsidTr="00086617">
        <w:trPr>
          <w:trHeight w:val="107"/>
        </w:trPr>
        <w:tc>
          <w:tcPr>
            <w:tcW w:w="11152" w:type="dxa"/>
            <w:gridSpan w:val="2"/>
          </w:tcPr>
          <w:bookmarkEnd w:id="0"/>
          <w:p w14:paraId="5BEF2B43" w14:textId="6FCBC17A" w:rsidR="00086617" w:rsidRPr="00F011A1" w:rsidRDefault="00086617" w:rsidP="0008661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86617" w:rsidRPr="008842EA" w14:paraId="7B12CB25" w14:textId="77777777" w:rsidTr="00086617">
        <w:trPr>
          <w:trHeight w:val="106"/>
        </w:trPr>
        <w:tc>
          <w:tcPr>
            <w:tcW w:w="3015" w:type="dxa"/>
          </w:tcPr>
          <w:p w14:paraId="336D37B7" w14:textId="6C272576" w:rsidR="00086617" w:rsidRPr="00F011A1" w:rsidRDefault="00086617" w:rsidP="007B13B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7B13B7">
              <w:rPr>
                <w:rFonts w:ascii="Arial" w:hAnsi="Arial" w:cs="Arial"/>
                <w:i/>
                <w:color w:val="000000" w:themeColor="text1"/>
                <w:szCs w:val="28"/>
              </w:rPr>
              <w:t>top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FFF2A9D" w14:textId="77777777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297DFB" w:rsidRPr="008842EA" w14:paraId="52A69EDE" w14:textId="77777777" w:rsidTr="00297DFB">
        <w:trPr>
          <w:trHeight w:val="672"/>
        </w:trPr>
        <w:tc>
          <w:tcPr>
            <w:tcW w:w="3015" w:type="dxa"/>
          </w:tcPr>
          <w:p w14:paraId="1B0847A6" w14:textId="6F224586" w:rsidR="00297DFB" w:rsidRPr="008842EA" w:rsidRDefault="007B13B7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Falling over without spinning</w:t>
            </w:r>
          </w:p>
        </w:tc>
        <w:tc>
          <w:tcPr>
            <w:tcW w:w="8137" w:type="dxa"/>
          </w:tcPr>
          <w:p w14:paraId="216C4BDA" w14:textId="6518EE0E" w:rsidR="00297DFB" w:rsidRPr="008842EA" w:rsidRDefault="007B13B7" w:rsidP="00297DFB">
            <w:pPr>
              <w:pStyle w:val="ListBullet"/>
            </w:pPr>
            <w:r>
              <w:t>Review the spinning technique</w:t>
            </w:r>
          </w:p>
        </w:tc>
      </w:tr>
      <w:tr w:rsidR="00297DFB" w:rsidRPr="008842EA" w14:paraId="2143F87B" w14:textId="77777777" w:rsidTr="00086617">
        <w:trPr>
          <w:trHeight w:val="672"/>
        </w:trPr>
        <w:tc>
          <w:tcPr>
            <w:tcW w:w="3015" w:type="dxa"/>
          </w:tcPr>
          <w:p w14:paraId="73000937" w14:textId="06AA0609" w:rsidR="00297DFB" w:rsidRDefault="007B13B7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Spinning but falling over quickly</w:t>
            </w:r>
          </w:p>
        </w:tc>
        <w:tc>
          <w:tcPr>
            <w:tcW w:w="8137" w:type="dxa"/>
          </w:tcPr>
          <w:p w14:paraId="636E807C" w14:textId="3F2F779F" w:rsidR="00297DFB" w:rsidRDefault="007B13B7" w:rsidP="00297DFB">
            <w:pPr>
              <w:pStyle w:val="ListBullet"/>
            </w:pPr>
            <w:r>
              <w:t>Experiment!</w:t>
            </w:r>
          </w:p>
        </w:tc>
      </w:tr>
    </w:tbl>
    <w:p w14:paraId="67FAA5D8" w14:textId="67DF7FF8" w:rsidR="00F744C3" w:rsidRDefault="00F744C3" w:rsidP="0041266B">
      <w:pPr>
        <w:pStyle w:val="Heading1"/>
      </w:pPr>
    </w:p>
    <w:p w14:paraId="11D55B59" w14:textId="77777777" w:rsidR="00F50327" w:rsidRDefault="00F50327">
      <w:pPr>
        <w:spacing w:after="200"/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</w:p>
    <w:p w14:paraId="211ACDA4" w14:textId="17524206" w:rsidR="00F744C3" w:rsidRPr="00C81646" w:rsidRDefault="00F744C3" w:rsidP="00F744C3">
      <w:pPr>
        <w:pStyle w:val="Heading1"/>
      </w:pPr>
      <w:r w:rsidRPr="00C81646">
        <w:lastRenderedPageBreak/>
        <w:t>Introduce</w:t>
      </w:r>
      <w:r w:rsidR="009100D9">
        <w:t xml:space="preserve"> the</w:t>
      </w:r>
      <w:r w:rsidRPr="00C81646">
        <w:t xml:space="preserve"> project </w:t>
      </w:r>
      <w:r>
        <w:t xml:space="preserve">and </w:t>
      </w:r>
      <w:r w:rsidR="00EA221A">
        <w:t>goals</w:t>
      </w:r>
      <w:r w:rsidR="009100D9">
        <w:t xml:space="preserve"> (1</w:t>
      </w:r>
      <w:r w:rsidRPr="00C81646">
        <w:t xml:space="preserve"> min)</w:t>
      </w:r>
    </w:p>
    <w:p w14:paraId="220728F3" w14:textId="3B3759F6" w:rsidR="00EA221A" w:rsidRDefault="007E6138" w:rsidP="00F46B0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</w:t>
      </w:r>
      <w:r w:rsidR="001C11D5">
        <w:rPr>
          <w:rFonts w:ascii="Arial" w:hAnsi="Arial" w:cs="Arial"/>
          <w:color w:val="000000" w:themeColor="text1"/>
        </w:rPr>
        <w:t xml:space="preserve">how students </w:t>
      </w:r>
      <w:r w:rsidR="007B13B7">
        <w:rPr>
          <w:rFonts w:ascii="Arial" w:hAnsi="Arial" w:cs="Arial"/>
          <w:color w:val="000000" w:themeColor="text1"/>
        </w:rPr>
        <w:t>the most basic top and demonstrate how it works.</w:t>
      </w:r>
    </w:p>
    <w:p w14:paraId="59A8C917" w14:textId="55830DB4" w:rsidR="007B13B7" w:rsidRDefault="007B13B7" w:rsidP="00F46B0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Tell students that the goal is to make a top that can spin the longest or travel the farthest</w:t>
      </w:r>
    </w:p>
    <w:p w14:paraId="68E1BF08" w14:textId="77777777" w:rsidR="007B13B7" w:rsidRPr="007B13B7" w:rsidRDefault="007B13B7" w:rsidP="007B13B7">
      <w:pPr>
        <w:spacing w:line="240" w:lineRule="auto"/>
        <w:rPr>
          <w:rFonts w:ascii="Arial" w:hAnsi="Arial" w:cs="Arial"/>
          <w:color w:val="000000" w:themeColor="text1"/>
        </w:rPr>
      </w:pPr>
    </w:p>
    <w:p w14:paraId="4BD5EC94" w14:textId="706F1102" w:rsidR="007B13B7" w:rsidRPr="003C6CC3" w:rsidRDefault="007B13B7" w:rsidP="007B13B7">
      <w:pPr>
        <w:pStyle w:val="Heading1"/>
      </w:pPr>
      <w:r w:rsidRPr="003C6CC3">
        <w:t>Explain how it works (3 min)</w:t>
      </w:r>
    </w:p>
    <w:p w14:paraId="5F6A6FA4" w14:textId="535C1209" w:rsidR="007B13B7" w:rsidRPr="003C6CC3" w:rsidRDefault="007B13B7" w:rsidP="00F46B08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 xml:space="preserve">Remove the wheel and try spinning just the skewer. It </w:t>
      </w:r>
      <w:r w:rsidR="0092299B">
        <w:rPr>
          <w:color w:val="000000" w:themeColor="text1"/>
        </w:rPr>
        <w:t>will</w:t>
      </w:r>
      <w:r w:rsidRPr="003C6CC3">
        <w:rPr>
          <w:color w:val="000000" w:themeColor="text1"/>
        </w:rPr>
        <w:t xml:space="preserve"> fall over.</w:t>
      </w:r>
    </w:p>
    <w:p w14:paraId="0668B209" w14:textId="31FE6DAF" w:rsidR="007B13B7" w:rsidRPr="003C6CC3" w:rsidRDefault="007B13B7" w:rsidP="00F46B08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>Add the wheel and try again. This time the top remains upright.</w:t>
      </w:r>
    </w:p>
    <w:p w14:paraId="7FD86E32" w14:textId="0E2CBED6" w:rsidR="007B13B7" w:rsidRPr="003C6CC3" w:rsidRDefault="007B13B7" w:rsidP="00F46B08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 xml:space="preserve">Explain that the wheel adds </w:t>
      </w:r>
      <w:r w:rsidRPr="003C6CC3">
        <w:rPr>
          <w:color w:val="000000" w:themeColor="text1"/>
          <w:u w:val="single"/>
        </w:rPr>
        <w:t>mass</w:t>
      </w:r>
      <w:r w:rsidRPr="003C6CC3">
        <w:rPr>
          <w:color w:val="000000" w:themeColor="text1"/>
        </w:rPr>
        <w:t xml:space="preserve">. Define </w:t>
      </w:r>
      <w:r w:rsidRPr="003C6CC3">
        <w:rPr>
          <w:color w:val="000000" w:themeColor="text1"/>
          <w:u w:val="single"/>
        </w:rPr>
        <w:t>mass</w:t>
      </w:r>
      <w:r w:rsidRPr="003C6CC3">
        <w:rPr>
          <w:color w:val="000000" w:themeColor="text1"/>
        </w:rPr>
        <w:t>. Everything we see has mass.</w:t>
      </w:r>
    </w:p>
    <w:p w14:paraId="549A265C" w14:textId="7F702D76" w:rsidR="007B13B7" w:rsidRPr="003C6CC3" w:rsidRDefault="007B13B7" w:rsidP="00F46B08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 xml:space="preserve">When something with </w:t>
      </w:r>
      <w:r w:rsidRPr="003C6CC3">
        <w:rPr>
          <w:color w:val="000000" w:themeColor="text1"/>
          <w:u w:val="single"/>
        </w:rPr>
        <w:t>mass</w:t>
      </w:r>
      <w:r w:rsidRPr="003C6CC3">
        <w:rPr>
          <w:color w:val="000000" w:themeColor="text1"/>
        </w:rPr>
        <w:t xml:space="preserve"> is moving, it has </w:t>
      </w:r>
      <w:r w:rsidRPr="003C6CC3">
        <w:rPr>
          <w:color w:val="000000" w:themeColor="text1"/>
          <w:u w:val="single"/>
        </w:rPr>
        <w:t>momentum</w:t>
      </w:r>
      <w:r w:rsidRPr="003C6CC3">
        <w:rPr>
          <w:color w:val="000000" w:themeColor="text1"/>
        </w:rPr>
        <w:t xml:space="preserve">. Define </w:t>
      </w:r>
      <w:r w:rsidRPr="003C6CC3">
        <w:rPr>
          <w:color w:val="000000" w:themeColor="text1"/>
          <w:u w:val="single"/>
        </w:rPr>
        <w:t>momentum</w:t>
      </w:r>
      <w:r w:rsidRPr="003C6CC3">
        <w:rPr>
          <w:color w:val="000000" w:themeColor="text1"/>
        </w:rPr>
        <w:t>.</w:t>
      </w:r>
    </w:p>
    <w:p w14:paraId="40D80C32" w14:textId="4529B32B" w:rsidR="001F5E7A" w:rsidRPr="003C6CC3" w:rsidRDefault="007B13B7" w:rsidP="00F46B08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 xml:space="preserve">Think of it like this: When you are running downhill, is it easy to stop or turn? No, because the </w:t>
      </w:r>
      <w:r w:rsidRPr="003C6CC3">
        <w:rPr>
          <w:color w:val="000000" w:themeColor="text1"/>
          <w:u w:val="single"/>
        </w:rPr>
        <w:t>mass</w:t>
      </w:r>
      <w:r w:rsidRPr="003C6CC3">
        <w:rPr>
          <w:color w:val="000000" w:themeColor="text1"/>
        </w:rPr>
        <w:t xml:space="preserve"> of your body has </w:t>
      </w:r>
      <w:r w:rsidRPr="003C6CC3">
        <w:rPr>
          <w:color w:val="000000" w:themeColor="text1"/>
          <w:u w:val="single"/>
        </w:rPr>
        <w:t>momentum</w:t>
      </w:r>
      <w:r w:rsidRPr="003C6CC3">
        <w:rPr>
          <w:color w:val="000000" w:themeColor="text1"/>
        </w:rPr>
        <w:t xml:space="preserve">, which keeps you moving in the direction </w:t>
      </w:r>
      <w:proofErr w:type="gramStart"/>
      <w:r w:rsidRPr="003C6CC3">
        <w:rPr>
          <w:color w:val="000000" w:themeColor="text1"/>
        </w:rPr>
        <w:t>that</w:t>
      </w:r>
      <w:proofErr w:type="gramEnd"/>
      <w:r w:rsidRPr="003C6CC3">
        <w:rPr>
          <w:color w:val="000000" w:themeColor="text1"/>
        </w:rPr>
        <w:t xml:space="preserve"> you’re</w:t>
      </w:r>
      <w:r w:rsidR="001F5E7A" w:rsidRPr="003C6CC3">
        <w:rPr>
          <w:color w:val="000000" w:themeColor="text1"/>
        </w:rPr>
        <w:t xml:space="preserve"> running in.</w:t>
      </w:r>
    </w:p>
    <w:p w14:paraId="15A99E20" w14:textId="3B4A8FC1" w:rsidR="001F5E7A" w:rsidRPr="003C6CC3" w:rsidRDefault="001F5E7A" w:rsidP="00F46B08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 xml:space="preserve">The spinning wheel’s </w:t>
      </w:r>
      <w:bookmarkStart w:id="2" w:name="_GoBack"/>
      <w:r w:rsidRPr="00CB05A1">
        <w:rPr>
          <w:color w:val="000000" w:themeColor="text1"/>
          <w:u w:val="single"/>
        </w:rPr>
        <w:t>momentum</w:t>
      </w:r>
      <w:r w:rsidRPr="003C6CC3">
        <w:rPr>
          <w:color w:val="000000" w:themeColor="text1"/>
        </w:rPr>
        <w:t xml:space="preserve"> </w:t>
      </w:r>
      <w:bookmarkEnd w:id="2"/>
      <w:r w:rsidRPr="003C6CC3">
        <w:rPr>
          <w:color w:val="000000" w:themeColor="text1"/>
        </w:rPr>
        <w:t>does not want to change direction. This forces the skewer to remain upright.</w:t>
      </w:r>
    </w:p>
    <w:p w14:paraId="235CB6D1" w14:textId="732163B2" w:rsidR="001F5E7A" w:rsidRPr="003C6CC3" w:rsidRDefault="001F5E7A" w:rsidP="00F46B08">
      <w:pPr>
        <w:pStyle w:val="ListParagraph"/>
        <w:numPr>
          <w:ilvl w:val="0"/>
          <w:numId w:val="7"/>
        </w:numPr>
        <w:rPr>
          <w:color w:val="000000" w:themeColor="text1"/>
        </w:rPr>
      </w:pPr>
      <w:r w:rsidRPr="003C6CC3">
        <w:rPr>
          <w:color w:val="000000" w:themeColor="text1"/>
        </w:rPr>
        <w:t>Eventually the top will run out of energy and gravity will finally pull it over.</w:t>
      </w:r>
    </w:p>
    <w:p w14:paraId="706ADF34" w14:textId="77777777" w:rsidR="001F5E7A" w:rsidRPr="003C6CC3" w:rsidRDefault="001F5E7A" w:rsidP="001F5E7A">
      <w:pPr>
        <w:rPr>
          <w:color w:val="000000" w:themeColor="text1"/>
        </w:rPr>
      </w:pPr>
    </w:p>
    <w:p w14:paraId="35BB57E8" w14:textId="2DA86834" w:rsidR="00F744C3" w:rsidRPr="00F31875" w:rsidRDefault="007B13B7" w:rsidP="00F744C3">
      <w:pPr>
        <w:pStyle w:val="Heading1"/>
      </w:pPr>
      <w:r w:rsidRPr="003C6CC3">
        <w:t>Show how to select the right skewer</w:t>
      </w:r>
      <w:r>
        <w:t xml:space="preserve"> and build the top </w:t>
      </w:r>
      <w:r w:rsidR="001C11D5">
        <w:t>(2 min)</w:t>
      </w:r>
    </w:p>
    <w:p w14:paraId="2CE7B645" w14:textId="3EFC93EF" w:rsidR="001C11D5" w:rsidRDefault="007B13B7" w:rsidP="00F46B0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Tell students </w:t>
      </w:r>
      <w:r w:rsidR="0092299B">
        <w:rPr>
          <w:rFonts w:ascii="Arial" w:hAnsi="Arial" w:cs="Arial"/>
          <w:color w:val="000000" w:themeColor="text1"/>
        </w:rPr>
        <w:t>that some skewers fit too loose</w:t>
      </w:r>
      <w:r>
        <w:rPr>
          <w:rFonts w:ascii="Arial" w:hAnsi="Arial" w:cs="Arial"/>
          <w:color w:val="000000" w:themeColor="text1"/>
        </w:rPr>
        <w:t xml:space="preserve"> </w:t>
      </w:r>
      <w:r w:rsidR="0092299B">
        <w:rPr>
          <w:rFonts w:ascii="Arial" w:hAnsi="Arial" w:cs="Arial"/>
          <w:color w:val="000000" w:themeColor="text1"/>
        </w:rPr>
        <w:t>some fit too tight</w:t>
      </w:r>
      <w:r>
        <w:rPr>
          <w:rFonts w:ascii="Arial" w:hAnsi="Arial" w:cs="Arial"/>
          <w:color w:val="000000" w:themeColor="text1"/>
        </w:rPr>
        <w:t>.</w:t>
      </w:r>
    </w:p>
    <w:p w14:paraId="181BE75C" w14:textId="07F61A45" w:rsidR="007B13B7" w:rsidRDefault="007B13B7" w:rsidP="00F46B0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 </w:t>
      </w:r>
      <w:r w:rsidR="0092299B">
        <w:rPr>
          <w:rFonts w:ascii="Arial" w:hAnsi="Arial" w:cs="Arial"/>
          <w:color w:val="000000" w:themeColor="text1"/>
        </w:rPr>
        <w:t>usable</w:t>
      </w:r>
      <w:r>
        <w:rPr>
          <w:rFonts w:ascii="Arial" w:hAnsi="Arial" w:cs="Arial"/>
          <w:color w:val="000000" w:themeColor="text1"/>
        </w:rPr>
        <w:t xml:space="preserve"> skewer will allo</w:t>
      </w:r>
      <w:r w:rsidR="0092299B">
        <w:rPr>
          <w:rFonts w:ascii="Arial" w:hAnsi="Arial" w:cs="Arial"/>
          <w:color w:val="000000" w:themeColor="text1"/>
        </w:rPr>
        <w:t>w you to move the wheel, but once in place the wheel does not slide off.</w:t>
      </w:r>
    </w:p>
    <w:p w14:paraId="52BA6D02" w14:textId="4C6BAF17" w:rsidR="007B13B7" w:rsidRDefault="007B13B7" w:rsidP="00F46B0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Test a few skewers until you find the right one.</w:t>
      </w:r>
    </w:p>
    <w:p w14:paraId="54F4BFB7" w14:textId="5A28D680" w:rsidR="007B13B7" w:rsidRPr="007B13B7" w:rsidRDefault="007B13B7" w:rsidP="00F46B08">
      <w:pPr>
        <w:pStyle w:val="ListParagraph"/>
        <w:numPr>
          <w:ilvl w:val="0"/>
          <w:numId w:val="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Insert a wheel onto the pointed end, </w:t>
      </w:r>
      <w:proofErr w:type="gramStart"/>
      <w:r>
        <w:rPr>
          <w:rFonts w:ascii="Arial" w:hAnsi="Arial" w:cs="Arial"/>
          <w:color w:val="000000" w:themeColor="text1"/>
        </w:rPr>
        <w:t>then</w:t>
      </w:r>
      <w:proofErr w:type="gramEnd"/>
      <w:r>
        <w:rPr>
          <w:rFonts w:ascii="Arial" w:hAnsi="Arial" w:cs="Arial"/>
          <w:color w:val="000000" w:themeColor="text1"/>
        </w:rPr>
        <w:t xml:space="preserve"> cut off the excess skewer.</w:t>
      </w:r>
    </w:p>
    <w:p w14:paraId="4D75457E" w14:textId="77777777" w:rsidR="007B13B7" w:rsidRDefault="007B13B7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26F7E378" w14:textId="77777777" w:rsidR="007B13B7" w:rsidRPr="00E52BA9" w:rsidRDefault="007B13B7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44B5C8BA" w14:textId="136CF486" w:rsidR="00F744C3" w:rsidRPr="00C81646" w:rsidRDefault="007B13B7" w:rsidP="00F744C3">
      <w:pPr>
        <w:pStyle w:val="Heading1"/>
      </w:pPr>
      <w:r>
        <w:t>Explore design ideas</w:t>
      </w:r>
      <w:r w:rsidR="001C3679">
        <w:t xml:space="preserve"> (2</w:t>
      </w:r>
      <w:r w:rsidR="00F744C3">
        <w:t xml:space="preserve"> min)</w:t>
      </w:r>
    </w:p>
    <w:p w14:paraId="4EE3A98C" w14:textId="2C65AB9B" w:rsidR="001F5E7A" w:rsidRPr="001C3679" w:rsidRDefault="00F46B08" w:rsidP="00F46B08">
      <w:pPr>
        <w:pStyle w:val="ListParagraph"/>
        <w:numPr>
          <w:ilvl w:val="0"/>
          <w:numId w:val="5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The</w:t>
      </w:r>
      <w:r w:rsidR="001F5E7A">
        <w:rPr>
          <w:rFonts w:ascii="Arial" w:hAnsi="Arial" w:cs="Arial"/>
          <w:color w:val="000000" w:themeColor="text1"/>
        </w:rPr>
        <w:t xml:space="preserve"> skewer length, the number of wheels, and where the wheels are can be changed.</w:t>
      </w:r>
    </w:p>
    <w:p w14:paraId="7EE5919B" w14:textId="53752270" w:rsidR="001C3679" w:rsidRPr="001F5E7A" w:rsidRDefault="001C3679" w:rsidP="00F46B08">
      <w:pPr>
        <w:pStyle w:val="ListParagraph"/>
        <w:numPr>
          <w:ilvl w:val="0"/>
          <w:numId w:val="5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Show how to bend the tip of the skewer. This causes the top to behave erratically.</w:t>
      </w:r>
    </w:p>
    <w:p w14:paraId="3250406C" w14:textId="77777777" w:rsidR="00B36C48" w:rsidRPr="00B36C48" w:rsidRDefault="001F5E7A" w:rsidP="00F46B08">
      <w:pPr>
        <w:pStyle w:val="ListParagraph"/>
        <w:numPr>
          <w:ilvl w:val="0"/>
          <w:numId w:val="5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Ask these questions to generate interest in the project, but don’t answer them:</w:t>
      </w:r>
    </w:p>
    <w:p w14:paraId="5D7ED68D" w14:textId="77777777" w:rsidR="00B36C48" w:rsidRPr="00B36C48" w:rsidRDefault="001F5E7A" w:rsidP="00F46B08">
      <w:pPr>
        <w:pStyle w:val="ListParagraph"/>
        <w:numPr>
          <w:ilvl w:val="1"/>
          <w:numId w:val="6"/>
        </w:numPr>
        <w:tabs>
          <w:tab w:val="left" w:pos="2275"/>
        </w:tabs>
        <w:spacing w:line="240" w:lineRule="auto"/>
      </w:pPr>
      <w:r w:rsidRPr="00B36C48">
        <w:rPr>
          <w:rFonts w:ascii="Arial" w:hAnsi="Arial" w:cs="Arial"/>
          <w:color w:val="000000" w:themeColor="text1"/>
        </w:rPr>
        <w:t>Is it better to have wheels high up or low on the skewer?</w:t>
      </w:r>
    </w:p>
    <w:p w14:paraId="44B9BEC9" w14:textId="77777777" w:rsidR="00B36C48" w:rsidRPr="00B36C48" w:rsidRDefault="001F5E7A" w:rsidP="00F46B08">
      <w:pPr>
        <w:pStyle w:val="ListParagraph"/>
        <w:numPr>
          <w:ilvl w:val="1"/>
          <w:numId w:val="6"/>
        </w:numPr>
        <w:tabs>
          <w:tab w:val="left" w:pos="2275"/>
        </w:tabs>
        <w:spacing w:line="240" w:lineRule="auto"/>
      </w:pPr>
      <w:r w:rsidRPr="00B36C48">
        <w:rPr>
          <w:rFonts w:ascii="Arial" w:hAnsi="Arial" w:cs="Arial"/>
          <w:color w:val="000000" w:themeColor="text1"/>
        </w:rPr>
        <w:t>What’s better: lots of mass, or little mass?</w:t>
      </w:r>
    </w:p>
    <w:p w14:paraId="51B9D568" w14:textId="24D90D06" w:rsidR="001F5E7A" w:rsidRPr="006A10C2" w:rsidRDefault="001C3679" w:rsidP="00F46B08">
      <w:pPr>
        <w:pStyle w:val="ListParagraph"/>
        <w:numPr>
          <w:ilvl w:val="1"/>
          <w:numId w:val="6"/>
        </w:numPr>
        <w:tabs>
          <w:tab w:val="left" w:pos="2275"/>
        </w:tabs>
        <w:spacing w:line="240" w:lineRule="auto"/>
      </w:pPr>
      <w:r>
        <w:t>What design is good for spinning the longest amount of time?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</w:p>
    <w:p w14:paraId="04418089" w14:textId="46E02DDF" w:rsidR="007E6138" w:rsidRDefault="001F5E7A" w:rsidP="001F5E7A">
      <w:pPr>
        <w:pStyle w:val="Heading1"/>
      </w:pPr>
      <w:r>
        <w:t>Demonstrate how to spin a top</w:t>
      </w:r>
      <w:r w:rsidR="001C11D5">
        <w:t xml:space="preserve"> (1 min)</w:t>
      </w:r>
    </w:p>
    <w:p w14:paraId="4FB70751" w14:textId="010C8EF3" w:rsidR="00F46B08" w:rsidRPr="00F46B08" w:rsidRDefault="00F46B08" w:rsidP="00F46B08">
      <w:pPr>
        <w:pStyle w:val="ListParagraph"/>
        <w:numPr>
          <w:ilvl w:val="0"/>
          <w:numId w:val="8"/>
        </w:numPr>
      </w:pPr>
      <w:r>
        <w:t>Teach the technique of pinching the top between your thumb and finger and making a snapping motion.</w:t>
      </w:r>
    </w:p>
    <w:sectPr w:rsidR="00F46B08" w:rsidRPr="00F46B08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1F5E7A" w:rsidRDefault="001F5E7A">
      <w:pPr>
        <w:spacing w:line="240" w:lineRule="auto"/>
      </w:pPr>
      <w:r>
        <w:separator/>
      </w:r>
    </w:p>
  </w:endnote>
  <w:endnote w:type="continuationSeparator" w:id="0">
    <w:p w14:paraId="7DAEAEE4" w14:textId="77777777" w:rsidR="001F5E7A" w:rsidRDefault="001F5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1F5E7A" w:rsidRDefault="001F5E7A">
      <w:pPr>
        <w:spacing w:line="240" w:lineRule="auto"/>
      </w:pPr>
      <w:r>
        <w:separator/>
      </w:r>
    </w:p>
  </w:footnote>
  <w:footnote w:type="continuationSeparator" w:id="0">
    <w:p w14:paraId="5879BCF0" w14:textId="77777777" w:rsidR="001F5E7A" w:rsidRDefault="001F5E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111F7B16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B258F"/>
    <w:multiLevelType w:val="hybridMultilevel"/>
    <w:tmpl w:val="E73EE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A74C3"/>
    <w:multiLevelType w:val="hybridMultilevel"/>
    <w:tmpl w:val="4C3646C6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E5C51"/>
    <w:multiLevelType w:val="hybridMultilevel"/>
    <w:tmpl w:val="D46602C8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AF7D4C"/>
    <w:multiLevelType w:val="hybridMultilevel"/>
    <w:tmpl w:val="5C2A27AA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46CA"/>
    <w:rsid w:val="00005ABD"/>
    <w:rsid w:val="0003545D"/>
    <w:rsid w:val="00056BDA"/>
    <w:rsid w:val="00062EFE"/>
    <w:rsid w:val="00086617"/>
    <w:rsid w:val="00090017"/>
    <w:rsid w:val="000F0D33"/>
    <w:rsid w:val="00165340"/>
    <w:rsid w:val="001845BE"/>
    <w:rsid w:val="001C11D5"/>
    <w:rsid w:val="001C3679"/>
    <w:rsid w:val="001D3F69"/>
    <w:rsid w:val="001F4E23"/>
    <w:rsid w:val="001F5E7A"/>
    <w:rsid w:val="00250CC3"/>
    <w:rsid w:val="0026113B"/>
    <w:rsid w:val="00297DFB"/>
    <w:rsid w:val="002B2C9B"/>
    <w:rsid w:val="002F1886"/>
    <w:rsid w:val="002F444C"/>
    <w:rsid w:val="00326BD3"/>
    <w:rsid w:val="003606E0"/>
    <w:rsid w:val="003760DC"/>
    <w:rsid w:val="00384A08"/>
    <w:rsid w:val="003C6CC3"/>
    <w:rsid w:val="0041266B"/>
    <w:rsid w:val="0044266D"/>
    <w:rsid w:val="00480CDB"/>
    <w:rsid w:val="004A5130"/>
    <w:rsid w:val="004D7BD4"/>
    <w:rsid w:val="004F0094"/>
    <w:rsid w:val="005D6219"/>
    <w:rsid w:val="006717CA"/>
    <w:rsid w:val="0067573E"/>
    <w:rsid w:val="006A10C2"/>
    <w:rsid w:val="00732437"/>
    <w:rsid w:val="00782074"/>
    <w:rsid w:val="00792D99"/>
    <w:rsid w:val="007B13B7"/>
    <w:rsid w:val="007E6138"/>
    <w:rsid w:val="008B714F"/>
    <w:rsid w:val="008C2A28"/>
    <w:rsid w:val="008D585B"/>
    <w:rsid w:val="009008A6"/>
    <w:rsid w:val="009042A3"/>
    <w:rsid w:val="009100D9"/>
    <w:rsid w:val="0092299B"/>
    <w:rsid w:val="009D619F"/>
    <w:rsid w:val="009F709B"/>
    <w:rsid w:val="00A00F7B"/>
    <w:rsid w:val="00A03075"/>
    <w:rsid w:val="00A52A7F"/>
    <w:rsid w:val="00A7118E"/>
    <w:rsid w:val="00A824A5"/>
    <w:rsid w:val="00AF28CB"/>
    <w:rsid w:val="00B10D75"/>
    <w:rsid w:val="00B36C48"/>
    <w:rsid w:val="00B64F98"/>
    <w:rsid w:val="00BE66C4"/>
    <w:rsid w:val="00C64A94"/>
    <w:rsid w:val="00C660B1"/>
    <w:rsid w:val="00C73119"/>
    <w:rsid w:val="00C83B2F"/>
    <w:rsid w:val="00C92FA5"/>
    <w:rsid w:val="00CB05A1"/>
    <w:rsid w:val="00D07354"/>
    <w:rsid w:val="00D350A4"/>
    <w:rsid w:val="00D52277"/>
    <w:rsid w:val="00DB0013"/>
    <w:rsid w:val="00E20E90"/>
    <w:rsid w:val="00E52BA9"/>
    <w:rsid w:val="00EA221A"/>
    <w:rsid w:val="00F011A1"/>
    <w:rsid w:val="00F26555"/>
    <w:rsid w:val="00F277E6"/>
    <w:rsid w:val="00F445ED"/>
    <w:rsid w:val="00F46B08"/>
    <w:rsid w:val="00F50327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1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2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3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824A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1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2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3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824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29</TotalTime>
  <Pages>2</Pages>
  <Words>375</Words>
  <Characters>2141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9</cp:revision>
  <dcterms:created xsi:type="dcterms:W3CDTF">2014-07-05T00:37:00Z</dcterms:created>
  <dcterms:modified xsi:type="dcterms:W3CDTF">2014-07-09T02:41:00Z</dcterms:modified>
  <cp:category/>
</cp:coreProperties>
</file>